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35" w:rsidRPr="007A23FC" w:rsidRDefault="00374B35" w:rsidP="00242EA0">
      <w:pPr>
        <w:jc w:val="both"/>
        <w:rPr>
          <w:sz w:val="24"/>
          <w:szCs w:val="24"/>
          <w:lang/>
        </w:rPr>
      </w:pPr>
    </w:p>
    <w:p w:rsidR="00374B35" w:rsidRDefault="00374B35" w:rsidP="00242EA0">
      <w:pPr>
        <w:jc w:val="both"/>
        <w:rPr>
          <w:sz w:val="24"/>
          <w:szCs w:val="24"/>
        </w:rPr>
      </w:pPr>
    </w:p>
    <w:p w:rsidR="00374B35" w:rsidRDefault="00374B35" w:rsidP="00242EA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На онову чл. 13 и чл. 14. Одлуке о Правобранилаштву Града Врања („Службени гласник Града Врања“, број 25/14) и чл. 32.ст.1.тач. 15) Статута Града Врања („Службени гласник Града Врања“, број 3/17-пречишћен текст и 8/17), Скупштина Града Врања, на седници одржаној 10.11.2017.године, донела је</w:t>
      </w:r>
    </w:p>
    <w:p w:rsidR="00374B35" w:rsidRDefault="00374B35" w:rsidP="00242EA0">
      <w:pPr>
        <w:jc w:val="both"/>
        <w:rPr>
          <w:sz w:val="24"/>
          <w:szCs w:val="24"/>
        </w:rPr>
      </w:pPr>
    </w:p>
    <w:p w:rsidR="00374B35" w:rsidRDefault="00374B35" w:rsidP="00242EA0">
      <w:pPr>
        <w:jc w:val="both"/>
        <w:rPr>
          <w:sz w:val="24"/>
          <w:szCs w:val="24"/>
        </w:rPr>
      </w:pPr>
    </w:p>
    <w:p w:rsidR="00374B35" w:rsidRDefault="00374B35" w:rsidP="00242EA0">
      <w:pPr>
        <w:jc w:val="both"/>
        <w:rPr>
          <w:sz w:val="24"/>
          <w:szCs w:val="24"/>
        </w:rPr>
      </w:pPr>
    </w:p>
    <w:p w:rsidR="00374B35" w:rsidRDefault="00374B35" w:rsidP="00242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  Е  Ш  Е  Њ  Е</w:t>
      </w:r>
    </w:p>
    <w:p w:rsidR="00374B35" w:rsidRDefault="00374B35" w:rsidP="00242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ПОСТАВЉЕЊУ  ГРАДСКОГ ПРАВОБРАНИОЦА У ВРАЊУ</w:t>
      </w:r>
    </w:p>
    <w:p w:rsidR="00374B35" w:rsidRDefault="00374B35" w:rsidP="00242EA0">
      <w:pPr>
        <w:jc w:val="center"/>
        <w:rPr>
          <w:b/>
          <w:sz w:val="24"/>
          <w:szCs w:val="24"/>
        </w:rPr>
      </w:pPr>
    </w:p>
    <w:p w:rsidR="00374B35" w:rsidRDefault="00374B35" w:rsidP="00242EA0">
      <w:pPr>
        <w:jc w:val="center"/>
        <w:rPr>
          <w:b/>
          <w:sz w:val="24"/>
          <w:szCs w:val="24"/>
        </w:rPr>
      </w:pPr>
    </w:p>
    <w:p w:rsidR="00374B35" w:rsidRDefault="00374B35" w:rsidP="00242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1</w:t>
      </w:r>
    </w:p>
    <w:p w:rsidR="00374B35" w:rsidRDefault="00374B35" w:rsidP="00242E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ПОСТАВЉА СЕ Ђурђица Ђорђевић, дипл.правник из Врања, за градског правобраниоца у Врању, на период од пет година.</w:t>
      </w:r>
    </w:p>
    <w:p w:rsidR="00374B35" w:rsidRDefault="00374B35" w:rsidP="00242EA0">
      <w:pPr>
        <w:jc w:val="both"/>
        <w:rPr>
          <w:sz w:val="24"/>
          <w:szCs w:val="24"/>
        </w:rPr>
      </w:pPr>
    </w:p>
    <w:p w:rsidR="00374B35" w:rsidRDefault="00374B35" w:rsidP="00242EA0">
      <w:pPr>
        <w:jc w:val="both"/>
        <w:rPr>
          <w:sz w:val="24"/>
          <w:szCs w:val="24"/>
        </w:rPr>
      </w:pPr>
    </w:p>
    <w:p w:rsidR="00374B35" w:rsidRDefault="00374B35" w:rsidP="00242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2</w:t>
      </w:r>
    </w:p>
    <w:p w:rsidR="00374B35" w:rsidRDefault="00374B35" w:rsidP="00242E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ступа на снагу даном доношења.</w:t>
      </w:r>
    </w:p>
    <w:p w:rsidR="00374B35" w:rsidRDefault="00374B35" w:rsidP="00242EA0">
      <w:pPr>
        <w:jc w:val="both"/>
        <w:rPr>
          <w:sz w:val="24"/>
          <w:szCs w:val="24"/>
        </w:rPr>
      </w:pPr>
    </w:p>
    <w:p w:rsidR="00374B35" w:rsidRDefault="00374B35" w:rsidP="00242EA0">
      <w:pPr>
        <w:jc w:val="both"/>
        <w:rPr>
          <w:sz w:val="24"/>
          <w:szCs w:val="24"/>
        </w:rPr>
      </w:pPr>
    </w:p>
    <w:p w:rsidR="00374B35" w:rsidRDefault="00374B35" w:rsidP="00242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</w:t>
      </w:r>
    </w:p>
    <w:p w:rsidR="00374B35" w:rsidRDefault="00374B35" w:rsidP="00242E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објавити у „Службеном гласнику Града Врања“.</w:t>
      </w:r>
    </w:p>
    <w:p w:rsidR="00374B35" w:rsidRDefault="00374B35" w:rsidP="0080678D">
      <w:pPr>
        <w:rPr>
          <w:b/>
          <w:sz w:val="24"/>
          <w:szCs w:val="24"/>
        </w:rPr>
      </w:pPr>
    </w:p>
    <w:p w:rsidR="00374B35" w:rsidRDefault="00374B35" w:rsidP="00242EA0">
      <w:pPr>
        <w:jc w:val="center"/>
        <w:rPr>
          <w:b/>
          <w:sz w:val="24"/>
          <w:szCs w:val="24"/>
        </w:rPr>
      </w:pPr>
    </w:p>
    <w:p w:rsidR="00374B35" w:rsidRDefault="00374B35" w:rsidP="00242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б р а з л о ж е њ е</w:t>
      </w:r>
    </w:p>
    <w:p w:rsidR="00374B35" w:rsidRDefault="00374B35" w:rsidP="00242EA0">
      <w:pPr>
        <w:jc w:val="center"/>
        <w:rPr>
          <w:b/>
          <w:sz w:val="24"/>
          <w:szCs w:val="24"/>
        </w:rPr>
      </w:pPr>
    </w:p>
    <w:p w:rsidR="00374B35" w:rsidRDefault="00374B35" w:rsidP="00242EA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Правни основ за доношење овог Решења садржан је у одредбама чл. 13 и чл. 14.  Одлуке о Правобранилаштву Града Врања („Службени гласник Града Врања“, број 25/14) и чл. 32. ст. 1. тач. 15) Статута Града Врања („Службени гласник Града Врања“, број 3/17-пречишћен текст и 8/17). Тим одредбама прописано је да градског правобраниоца, на предлог Комисије за мандатно-имунитетска и административна питања и избор и именовање поставља Скупштина Града, на период од пет година. За градског правобраниоца може бити постављен држављанин Републике Србије који испуњава опште услове за рад у државним органима, који је завршио правни факултет и положио правосудни испит и има најмање три године радног искуства у правној струци после почоженог правосудног испита.</w:t>
      </w:r>
    </w:p>
    <w:p w:rsidR="00374B35" w:rsidRDefault="00374B35" w:rsidP="00242EA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Сагласно поменутој регулативи, Комисија за мандатно-имунитетска и административна питања и избор и именовање Скупштине Града утврдила је да су испуњени услови да се  Ђурђица Ђорђевић, дипл.правник из Врања, постави за градског правобраниоца и уједно утврдила предлог акта за њено постављење на положај градског правобраниоца.</w:t>
      </w:r>
    </w:p>
    <w:p w:rsidR="00374B35" w:rsidRDefault="00374B35" w:rsidP="00242EA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На основу предлога Комисије за мандатно-имунитетска и административна питања и избор и именовање, Скупштина Града одлучила је као у диспозитиву овог Решења.</w:t>
      </w:r>
    </w:p>
    <w:p w:rsidR="00374B35" w:rsidRDefault="00374B35" w:rsidP="00242EA0">
      <w:pPr>
        <w:ind w:firstLine="720"/>
        <w:jc w:val="both"/>
        <w:rPr>
          <w:sz w:val="24"/>
          <w:szCs w:val="24"/>
        </w:rPr>
      </w:pPr>
    </w:p>
    <w:p w:rsidR="00374B35" w:rsidRDefault="00374B35" w:rsidP="00242EA0">
      <w:pPr>
        <w:ind w:firstLine="720"/>
        <w:jc w:val="both"/>
        <w:rPr>
          <w:sz w:val="24"/>
          <w:szCs w:val="24"/>
        </w:rPr>
      </w:pPr>
    </w:p>
    <w:p w:rsidR="00374B35" w:rsidRDefault="00374B35" w:rsidP="00242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374B35" w:rsidRDefault="00374B35" w:rsidP="00242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10.11.2017.године, број:02-195/2017/10</w:t>
      </w:r>
    </w:p>
    <w:p w:rsidR="00374B35" w:rsidRDefault="00374B35" w:rsidP="00242EA0">
      <w:pPr>
        <w:jc w:val="center"/>
        <w:rPr>
          <w:b/>
          <w:sz w:val="24"/>
          <w:szCs w:val="24"/>
        </w:rPr>
      </w:pPr>
    </w:p>
    <w:p w:rsidR="00374B35" w:rsidRDefault="00374B35" w:rsidP="00242EA0">
      <w:pPr>
        <w:jc w:val="center"/>
        <w:rPr>
          <w:b/>
          <w:sz w:val="24"/>
          <w:szCs w:val="24"/>
        </w:rPr>
      </w:pPr>
    </w:p>
    <w:p w:rsidR="00374B35" w:rsidRDefault="00374B35" w:rsidP="00242EA0">
      <w:pPr>
        <w:jc w:val="center"/>
        <w:rPr>
          <w:b/>
          <w:sz w:val="24"/>
          <w:szCs w:val="24"/>
        </w:rPr>
      </w:pPr>
    </w:p>
    <w:p w:rsidR="00374B35" w:rsidRDefault="00374B35" w:rsidP="00242EA0">
      <w:pPr>
        <w:jc w:val="center"/>
        <w:rPr>
          <w:b/>
          <w:sz w:val="24"/>
          <w:szCs w:val="24"/>
        </w:rPr>
      </w:pPr>
    </w:p>
    <w:p w:rsidR="00374B35" w:rsidRDefault="00374B35" w:rsidP="00242EA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ПРЕДСЕДНИК СКУПШТИНЕ</w:t>
      </w:r>
    </w:p>
    <w:p w:rsidR="00374B35" w:rsidRDefault="00374B35" w:rsidP="005228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Дејан Тричковић, спец.двм, с.р.</w:t>
      </w:r>
    </w:p>
    <w:p w:rsidR="00374B35" w:rsidRDefault="00374B35" w:rsidP="0052284C">
      <w:pPr>
        <w:jc w:val="both"/>
        <w:rPr>
          <w:b/>
          <w:sz w:val="24"/>
          <w:szCs w:val="24"/>
        </w:rPr>
      </w:pPr>
    </w:p>
    <w:p w:rsidR="00374B35" w:rsidRDefault="00374B35" w:rsidP="0052284C">
      <w:pPr>
        <w:jc w:val="both"/>
        <w:rPr>
          <w:b/>
          <w:sz w:val="24"/>
          <w:szCs w:val="24"/>
        </w:rPr>
      </w:pPr>
    </w:p>
    <w:p w:rsidR="00374B35" w:rsidRDefault="00374B35" w:rsidP="005228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ТАЧНОСТ ПРЕПИСА ОВЕРАВА:                                                СЕКРЕТАР СКУПШТИНЕ </w:t>
      </w:r>
    </w:p>
    <w:p w:rsidR="00374B35" w:rsidRPr="0080678D" w:rsidRDefault="00374B35" w:rsidP="005228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Марко Тричковић</w:t>
      </w:r>
    </w:p>
    <w:p w:rsidR="00374B35" w:rsidRDefault="00374B35" w:rsidP="00242EA0">
      <w:pPr>
        <w:jc w:val="both"/>
        <w:rPr>
          <w:sz w:val="24"/>
          <w:szCs w:val="24"/>
        </w:rPr>
      </w:pPr>
    </w:p>
    <w:p w:rsidR="00374B35" w:rsidRDefault="00374B35"/>
    <w:sectPr w:rsidR="00374B35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EA0"/>
    <w:rsid w:val="000720E9"/>
    <w:rsid w:val="00163799"/>
    <w:rsid w:val="00242EA0"/>
    <w:rsid w:val="0029298C"/>
    <w:rsid w:val="00374B35"/>
    <w:rsid w:val="003E028D"/>
    <w:rsid w:val="0045768A"/>
    <w:rsid w:val="0052284C"/>
    <w:rsid w:val="00762C5E"/>
    <w:rsid w:val="007A23FC"/>
    <w:rsid w:val="0080678D"/>
    <w:rsid w:val="00862CAB"/>
    <w:rsid w:val="009A29FE"/>
    <w:rsid w:val="00A84542"/>
    <w:rsid w:val="00B47557"/>
    <w:rsid w:val="00DE51AC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EA0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85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2</Pages>
  <Words>356</Words>
  <Characters>2031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5</cp:revision>
  <cp:lastPrinted>2017-11-16T13:20:00Z</cp:lastPrinted>
  <dcterms:created xsi:type="dcterms:W3CDTF">2017-11-13T08:13:00Z</dcterms:created>
  <dcterms:modified xsi:type="dcterms:W3CDTF">2017-11-16T13:24:00Z</dcterms:modified>
</cp:coreProperties>
</file>